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Holland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Holland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Holland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Holland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Holland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Holland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47.1% </w:t>
      </w:r>
      <w:r w:rsidRPr="004747BF">
        <w:rPr>
          <w:rFonts w:ascii="Libre Franklin Light" w:eastAsia="Times New Roman" w:hAnsi="Libre Franklin Light" w:cs="Calibri Light"/>
        </w:rPr>
        <w:t xml:space="preserve">of those respondents classified as PGSI 8+ in South Holland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Holland is estimated to be </w:t>
      </w:r>
      <w:r w:rsidRPr="00773DF7">
        <w:rPr>
          <w:rFonts w:ascii="Libre Franklin Light" w:eastAsia="Times New Roman" w:hAnsi="Libre Franklin Light" w:cs="Calibri Light"/>
          <w:b/>
          <w:bCs/>
          <w:color w:val="C45911" w:themeColor="accent2" w:themeShade="BF"/>
        </w:rPr>
        <w:t xml:space="preserve">£1,224,543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Holland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Holland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Holland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Holland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Holla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Holland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Holla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Holland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Holland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Holla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Holland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Holland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Holland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41.2%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Holland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Holland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Holland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£1,224,543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Holland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£19,946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£412,490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£29,549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£8,311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£15,236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£739,011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£1,224,543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Holland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Holland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Holland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Holland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Holland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Holland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Holland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Holland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Holland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Holland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Holland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Holland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F65CE3E-2317-4B97-9B0C-4EDC4F8EDF7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